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center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Тест</w:t>
      </w:r>
      <w:r>
        <w:rPr>
          <w:rFonts w:ascii="Times New Roman Tj" w:hAnsi="Times New Roman Tj"/>
          <w:bCs/>
          <w:sz w:val="20"/>
          <w:szCs w:val="20"/>
        </w:rPr>
        <w:t xml:space="preserve"> аз фани Таърихи идоракунии давлатї барои курсњои 1 менељменти сиёсї</w:t>
      </w:r>
      <w:r w:rsidRPr="00005828"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center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Омўзгор - Умаров Алишер.</w:t>
      </w:r>
      <w:r>
        <w:rPr>
          <w:rFonts w:ascii="Times New Roman Tj" w:hAnsi="Times New Roman Tj"/>
          <w:bCs/>
          <w:sz w:val="20"/>
          <w:szCs w:val="20"/>
        </w:rPr>
        <w:t xml:space="preserve"> Соли 2025;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1.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сулолањо аввалин шуда девонњоро дар идораи давлатї мавриди истифода ќарор медод?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Њахоманишињо;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муѓулњо;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Туркњои Усмонї;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Љониён;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Сосониён;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равияњои дар раванди таќсимоти њудудї дар О. Марказї зиёдтар муќобили таъсиси давлати Тољикон баромад менамуд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Меншевикон;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либералњо;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консерваторон;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љадидия;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Пантуркизм;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Яке аз сабабњои аз даст додани њудудњои тољикнишин аз тарафи худи тољикон кадоме аз инњо буд?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Комиссияи тољикї набуд;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тољикон дар О. Марказї маќом надоштанд;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Тољикон бар муќобили болшевизм баромад менамуданд;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Тољикон босмачињоро дастгири менамуданд;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9B32AE">
        <w:rPr>
          <w:rFonts w:ascii="Times New Roman" w:hAnsi="Times New Roman"/>
          <w:bCs/>
          <w:sz w:val="20"/>
          <w:szCs w:val="20"/>
        </w:rPr>
        <w:t>$</w:t>
      </w:r>
      <w:r>
        <w:rPr>
          <w:rFonts w:ascii="Times New Roman" w:hAnsi="Times New Roman"/>
          <w:bCs/>
          <w:sz w:val="20"/>
          <w:szCs w:val="20"/>
          <w:lang w:val="en-GB"/>
        </w:rPr>
        <w:t>E</w:t>
      </w:r>
      <w:r w:rsidRPr="009B32AE">
        <w:rPr>
          <w:rFonts w:ascii="Times New Roman" w:hAnsi="Times New Roman"/>
          <w:bCs/>
          <w:sz w:val="20"/>
          <w:szCs w:val="20"/>
        </w:rPr>
        <w:t xml:space="preserve">) </w:t>
      </w:r>
      <w:r>
        <w:rPr>
          <w:rFonts w:ascii="Times New Roman Tj" w:hAnsi="Times New Roman Tj"/>
          <w:bCs/>
          <w:sz w:val="20"/>
          <w:szCs w:val="20"/>
        </w:rPr>
        <w:t xml:space="preserve"> аз љониби роњбарияти њамонваќтаи тољик пура дарк накадани давлату давлатдорї;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Кадоме аз инњо чунин аќида баён намуда буд: «О. Марказї ба Узбекия, Туркмения ва Ќиргизия таќсим шавад».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Сталин; Ленин;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Сталин;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Киров;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Ч. Имомов;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Ленин</w:t>
      </w:r>
      <w:r w:rsidRPr="00005828">
        <w:rPr>
          <w:rFonts w:ascii="Times New Roman Tj" w:hAnsi="Times New Roman Tj"/>
          <w:bCs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Ба сифати идеологияи давлатї дар Иттињоди Шўравї кадоме аз ин идеологияњо эътироф шуда буд?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Либерализм;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Миллатгарої;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Фашизм;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Сионизм;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Марксизм - Ленинизм;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Аввлин маротиба парчами давлатии Тољикистон дар давраи советї кадом сол ќабул арзї њастї намуд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23- уми февралї соли 1918;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21- уми февралї соли 1929;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22- уми февралї соли 1930;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20- уми февралї соли 1932;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23- уми февралї соли 1929;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Асосгузори сулолаи Манѓития кадоме аз инњо ба шумор меравад?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Темурланг;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Олимхон;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Улуѓбек;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Мањмуд;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Муњамадрањимбї;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И. Шўравї дар раванди њокимияти давлатї наќши кадоме аз инњо бузург буд</w:t>
      </w:r>
      <w:r w:rsidRPr="00005828">
        <w:rPr>
          <w:rFonts w:ascii="Times New Roman Tj" w:hAnsi="Times New Roman Tj"/>
          <w:bCs/>
          <w:sz w:val="20"/>
          <w:szCs w:val="20"/>
        </w:rPr>
        <w:t xml:space="preserve">?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Президент;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4 Сарвазир;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Вазорати иќтисодї;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технологњо;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Шуроњо;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Охирин амири сулолаи Манѓития кадоме аз инњо буд?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Улуѓбек;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Мањмуд;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Муњамадрањимбї;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Темурланг;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Олимхон;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Таъќибкунандагон дар солњои 30- ум кињо мањсуб меёфтанд</w:t>
      </w:r>
      <w:r w:rsidRPr="00005828">
        <w:rPr>
          <w:rFonts w:ascii="Times New Roman Tj" w:hAnsi="Times New Roman Tj"/>
          <w:bCs/>
          <w:sz w:val="20"/>
          <w:szCs w:val="20"/>
        </w:rPr>
        <w:t xml:space="preserve">?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Босмачињо;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меншевикон;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демократњо;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пантуркистњо;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Њизби коммунистї;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Таъќибшавандагон дар солњои 30-ум кињо мањсуб меёфтанд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Русњо;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пантуркистњо;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ўзбекњо;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тољикон;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таъќибшавандагон аз њама ќищрњои љамъият буданд;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девонњо назорати бозор, ахлоќи мардум, масљидравї ва истеъмол накардани машруботро назорат мекард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девони Соњиб-ул-барид;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ќозї;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девони њољиби бузург;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девони ваќф;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девони муњтасиб;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рўзномањо аввалин рўзномаи тољик дар давраи амри Манѓитиён ба њисоб мерафт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Шўълаи инќилоб;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Комунистони тољик;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Комсомол;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мушфиќї;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Бухорои Шариф;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инњо ќањрамони халќи тољик ба њисоб меравад</w:t>
      </w:r>
      <w:r w:rsidRPr="00005828">
        <w:rPr>
          <w:rFonts w:ascii="Times New Roman Tj" w:hAnsi="Times New Roman Tj"/>
          <w:bCs/>
          <w:sz w:val="20"/>
          <w:szCs w:val="20"/>
        </w:rPr>
        <w:t xml:space="preserve">?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Иброњимбек;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Ф. Хољаев;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Т. Рисќулов;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Н. Эркаев;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Ш. Шоњтемур</w:t>
      </w:r>
      <w:r w:rsidRPr="00005828"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Кадоме аз ин шањрњои ќадимаи тољикро њангоми таќсимоти њудудї ба дигар миллатњо доданд 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Бухоро, Самарќанд;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Бухоро, Астаробод;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Самарќанд, Хоразм;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Бухоро, Марв;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1131E5">
        <w:rPr>
          <w:rFonts w:ascii="Times New Roman" w:hAnsi="Times New Roman"/>
          <w:bCs/>
          <w:sz w:val="20"/>
          <w:szCs w:val="20"/>
        </w:rPr>
        <w:t>$</w:t>
      </w:r>
      <w:r>
        <w:rPr>
          <w:rFonts w:ascii="Times New Roman" w:hAnsi="Times New Roman"/>
          <w:bCs/>
          <w:sz w:val="20"/>
          <w:szCs w:val="20"/>
          <w:lang w:val="en-GB"/>
        </w:rPr>
        <w:t>E</w:t>
      </w:r>
      <w:r w:rsidRPr="001131E5">
        <w:rPr>
          <w:rFonts w:ascii="Times New Roman" w:hAnsi="Times New Roman"/>
          <w:bCs/>
          <w:sz w:val="20"/>
          <w:szCs w:val="20"/>
        </w:rPr>
        <w:t>)</w:t>
      </w:r>
      <w:r>
        <w:rPr>
          <w:rFonts w:ascii="Times New Roman Tj" w:hAnsi="Times New Roman Tj"/>
          <w:bCs/>
          <w:sz w:val="20"/>
          <w:szCs w:val="20"/>
        </w:rPr>
        <w:t xml:space="preserve"> Бухоро, Самараќанд, Марв ва ѓ;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ваќти таќсимоти миллию њудудї кадоме аз ин халќият заминњои ќадимаи хешро аз даст додааст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Узбек;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Ќирѓиз;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Туркман;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Ќазоќ;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Тољик;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17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Сабаби аз байн рафтани њокимияти Манѓития кадоме аз ин сабабњо ташкил медод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Ѓурур ва худписандї;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мухолифатњои хешу таборї;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мухолифатњои дохилї;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мухолифатњои беруни мамлакат;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Дарк накардани масалањои сиёсї, иќтисодї, иљтимої ва фарњангї;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Инќилоби Октябр кадом сол ба амал омад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Соли 1020;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Соли 1924;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Соли 1925;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Соли 1921;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Соли 1017;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 сол Артиши сурх ба Бузоро њамла намуд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Соли 1918;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Соли 1922;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Соли 1917;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Соли 1921;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Соли 1920;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Шуравї кушиш мекард, ки нуфузи кадоме аз инњоро аз байн барад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синфи коргаронро;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Русњоро ва</w:t>
      </w:r>
      <w:r w:rsidRPr="00A02AB2">
        <w:rPr>
          <w:rFonts w:ascii="Times New Roman Tj" w:hAnsi="Times New Roman Tj"/>
          <w:bCs/>
          <w:sz w:val="20"/>
          <w:szCs w:val="20"/>
        </w:rPr>
        <w:t xml:space="preserve"> </w:t>
      </w:r>
      <w:r>
        <w:rPr>
          <w:rFonts w:ascii="Times New Roman Tj" w:hAnsi="Times New Roman Tj"/>
          <w:bCs/>
          <w:sz w:val="20"/>
          <w:szCs w:val="20"/>
        </w:rPr>
        <w:t>руњониёнро;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</w:t>
      </w:r>
      <w:r w:rsidRPr="00681E25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Меншевиконро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ашрофонро;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руњониён ва аъёну ашрофонро;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Лашкари кироя дар ањди Сомониён аз тарафи к ибо маош таъмин мегаштан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аз тарафи руњониён;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аз тарафи ашрофон;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аз тарафи амирони минтаќа;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аз тарафи сарлашкар;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аз тарафи давлат;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676386">
        <w:rPr>
          <w:rFonts w:ascii="Times New Roman Tj" w:hAnsi="Times New Roman Tj"/>
          <w:bCs/>
          <w:sz w:val="20"/>
          <w:szCs w:val="20"/>
        </w:rPr>
        <w:t>Девонњо бори нахуст дар ањди кадоме аз ин давлатњо бунёд карда шуданд?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Сомониён;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Туркњои Усмонї;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Тоњириён;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Салчуќиён;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Сосониён;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Охирон Императори Русия кадоме аз инњо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Амир Олимхон;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Ленин;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Сталин;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Княэ Владимир;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Николаи 2;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Девони соњиб-ул-барид кадоме аз ин вазифањоро иљро менамуд 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назорати бозор, ахлоќи мардум, масљидравї ва истеъмол накардани машрубот;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назораткунандаи харољот ва даромади давлатї;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масъули идораи корњои дипломатї ва назорати амнияти дохилї;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масъули адолати судї;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масъули иртиботи давлатї, алоќа ва почта;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Девони соњиб-ул-барид ба ки хизмат менамуд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ба ањолї;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ба ањолї ва давлат;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ба лашкар;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намояндагони дипломатї;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њукумат ва сарварони давлатї;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 солњо Аморати Бухоро сарнагун гардид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20 сентябри соли 1920;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7 октябри соли 1917;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20 ноябри соли 1920;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10 сентябри соли 1920;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2 сентябри соли 1920;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Баъди сарнагун гаштани Аморати Бухоро ба куљо гурехт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Ба русия;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Ба Хуљанд;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Ба ќаротегин;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Ба њељ куљо;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Ба Бухорои Шарќї;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443F1A">
        <w:rPr>
          <w:rFonts w:ascii="Times New Roman Tj" w:hAnsi="Times New Roman Tj"/>
          <w:bCs/>
          <w:sz w:val="20"/>
          <w:szCs w:val="20"/>
        </w:rPr>
        <w:t>Дар адабиёти илмї муносибат ба босмачигарї чи гуна аст?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босмачигарї ин њаракати миллї озодихоњи 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босмачигарї ин њаракати зидди миллї 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босмачигарї ин њаракати зидди синфи коргар 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босмачигарї ин њаракати зидди давлатї буд;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назарњо мухталифанд;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адабиётњои илмии И. Шуравї аќидањо оиди њаракати босмачигарї чи гуна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босмачигарї ин њаракати зидди синфи коргар 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босмачигарї ин њаракати миллї озодихоњи 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босмачигарї ин њаракати руњониён 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босмачигарї ин њаракати зиди тољикон буд;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босмачигарї ин њаракати манфї арзёбї мегардид;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ањди кадоме аз ин роњбарон сиёсати бозсозї эълон гардида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Б. Едсин;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Брежнев;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Сталин;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Андропов;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М.С.Горбачёв;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Маќсади</w:t>
      </w:r>
      <w:r>
        <w:rPr>
          <w:rFonts w:ascii="Times New Roman Tj" w:hAnsi="Times New Roman Tj"/>
          <w:bCs/>
          <w:sz w:val="20"/>
          <w:szCs w:val="20"/>
        </w:rPr>
        <w:t xml:space="preserve"> эълон намудани сиёсати бозсозї аз чии борат буд</w:t>
      </w:r>
      <w:r w:rsidRPr="00005828">
        <w:rPr>
          <w:rFonts w:ascii="Times New Roman Tj" w:hAnsi="Times New Roman Tj"/>
          <w:bCs/>
          <w:sz w:val="20"/>
          <w:szCs w:val="20"/>
        </w:rPr>
        <w:t xml:space="preserve">?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Миллатгарої;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баланд бардоштани њуќуќи миллати рус;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мубориза бо љомеаи капиталистї;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њељ чиз;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бартараф кардани камбудињои мављуда;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давлатњо пеш аз њама кушиши ба даст овардани истиќлолиятроаз њайати И. Шуравї намуданд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ИМА</w:t>
      </w:r>
      <w:r>
        <w:rPr>
          <w:rFonts w:ascii="Times New Roman Tj" w:hAnsi="Times New Roman Tj"/>
          <w:bCs/>
          <w:sz w:val="20"/>
          <w:szCs w:val="20"/>
        </w:rPr>
        <w:t>, Украина, Кафказ;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Давлатњои назди Балтик,</w:t>
      </w:r>
      <w:r w:rsidRPr="00BB7CC8">
        <w:rPr>
          <w:rFonts w:ascii="Times New Roman Tj" w:hAnsi="Times New Roman Tj"/>
          <w:bCs/>
          <w:sz w:val="20"/>
          <w:szCs w:val="20"/>
        </w:rPr>
        <w:t xml:space="preserve"> </w:t>
      </w:r>
      <w:r>
        <w:rPr>
          <w:rFonts w:ascii="Times New Roman Tj" w:hAnsi="Times New Roman Tj"/>
          <w:bCs/>
          <w:sz w:val="20"/>
          <w:szCs w:val="20"/>
        </w:rPr>
        <w:t>Кафказ;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Давлатњои назди Балтик, Тољикистон, Украина;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Давлатњои назди Балтик, Кафказ, Белорусия;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Давлатњои назди Балтик, Кафказ, Украинаи Ѓарбї;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Солњои аввали баъди ба даст овардани истиќлолият Тољикистон ба кадом њолат гирифтор гашт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Рушду инкишоф;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пешравии иќтисодиёт;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бунёди давлати теократї;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бунёди давлати технократї;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љанги њамватанї;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Оё сиёсати бозсозї тавонист, ки вазифањои дар пешистодаи худро иљро намояд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Бале;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ќисман;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танњо дар соњаи иќтисодиёт;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танњо дар соњаи сиёсат;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не;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Сиёсати бозсозї дар њаёти сиёсию фарњангї кадом хусусиятро ба худ гирифт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Хусусияти идеологиро;</w:t>
      </w:r>
    </w:p>
    <w:p w:rsidR="008C594A" w:rsidRPr="009B32AE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sz w:val="20"/>
          <w:szCs w:val="20"/>
        </w:rPr>
      </w:pPr>
      <w:r w:rsidRPr="009B32AE">
        <w:rPr>
          <w:rFonts w:ascii="Times New Roman" w:hAnsi="Times New Roman"/>
          <w:bCs/>
          <w:sz w:val="20"/>
          <w:szCs w:val="20"/>
        </w:rPr>
        <w:t>$</w:t>
      </w:r>
      <w:r>
        <w:rPr>
          <w:rFonts w:ascii="Times New Roman" w:hAnsi="Times New Roman"/>
          <w:bCs/>
          <w:sz w:val="20"/>
          <w:szCs w:val="20"/>
          <w:lang w:val="en-GB"/>
        </w:rPr>
        <w:t>B</w:t>
      </w:r>
      <w:r w:rsidRPr="009B32AE">
        <w:rPr>
          <w:rFonts w:ascii="Times New Roman" w:hAnsi="Times New Roman"/>
          <w:bCs/>
          <w:sz w:val="20"/>
          <w:szCs w:val="20"/>
        </w:rPr>
        <w:t xml:space="preserve">) </w:t>
      </w:r>
      <w:r>
        <w:rPr>
          <w:rFonts w:ascii="Times New Roman" w:hAnsi="Times New Roman"/>
          <w:bCs/>
          <w:sz w:val="20"/>
          <w:szCs w:val="20"/>
        </w:rPr>
        <w:t>Деидеологизатсияро;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Хусусияти идеологию љамъиятиро;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Хусусияти фашистиро;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Хусусияти либералї;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Маќомотњои гуногуни давлатї дар давраи бозсозї чи њолат доштанд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Хуб;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боз њам рушд карданд;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онњо зиёд гардиданд;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онњо кам шуданд;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заиф гаштан гирифтанд;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маркази бозсозї неруи мутањарик кадоме аз инњо муданд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Элита;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ањли фарњанг;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коммунистон;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ањли сиёсатмадорон;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ањли зиё;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Ба бозсозї худи бунёдкунандагони он чи гуна омода буданд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Хуб омода буданд;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омода набуданд;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ба онњо оммаи мардум бовар карданд;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танњо бунёдгарон ба идеология таваљљуњ намуданд;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омодагї санљидашуда 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Санадњои меъёрию њуќуќие, ки дар давраи бозсозї ќабул менамуданд ба одамон чи имконият фароњам овард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Имконияти мањдуди фаъолият;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Имконияти васеи фаъолият;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њељ имкониятро;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имконият танњо ба сарварон буд;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имконияти фаъолият танњо ба комунистон дода шуда 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Созишномаи таъсиси Иттињоди Давлатњои мустаќил аз љониби кадоме аз ин давлатњо баста шуд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Назди Балтик, Федератсияи Русия;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Украина, Федератсияи Русия, Љумњурии Белорус;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Украина, Федератсияи Русия, Арманистон;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Федератсияи Русия, Тољикистон, Озарбойљон;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Гурљистон, Назди Балтик, Озарбойљон;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Эъломияи истиќлолияти ЉШС Тољикистон кай ќабул гардида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9 сентябри соли 1991;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24 августи соли 1990;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20 августи соли 1992;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24 сентябри соли 1990;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2 августи соли 1994</w:t>
      </w:r>
      <w:r w:rsidRPr="00005828"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санањо ба таъсиси Иттињоди Давлатњои мустаќил рост меояд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9B32AE">
        <w:rPr>
          <w:rFonts w:ascii="Times New Roman" w:hAnsi="Times New Roman"/>
          <w:bCs/>
          <w:sz w:val="20"/>
          <w:szCs w:val="20"/>
        </w:rPr>
        <w:t>$</w:t>
      </w:r>
      <w:r>
        <w:rPr>
          <w:rFonts w:ascii="Times New Roman" w:hAnsi="Times New Roman"/>
          <w:bCs/>
          <w:sz w:val="20"/>
          <w:szCs w:val="20"/>
          <w:lang w:val="en-GB"/>
        </w:rPr>
        <w:t>A</w:t>
      </w:r>
      <w:r w:rsidRPr="009B32AE">
        <w:rPr>
          <w:rFonts w:ascii="Times New Roman" w:hAnsi="Times New Roman"/>
          <w:bCs/>
          <w:sz w:val="20"/>
          <w:szCs w:val="20"/>
        </w:rPr>
        <w:t xml:space="preserve">) </w:t>
      </w:r>
      <w:r>
        <w:rPr>
          <w:rFonts w:ascii="Times New Roman Tj" w:hAnsi="Times New Roman Tj"/>
          <w:bCs/>
          <w:sz w:val="20"/>
          <w:szCs w:val="20"/>
        </w:rPr>
        <w:t xml:space="preserve"> 24 августи соли 1990;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21 декабри соли 1991;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9 августи соли 1924;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24 августи соли 1997;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27 соли 1997;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/>
          <w:bCs/>
          <w:sz w:val="20"/>
          <w:szCs w:val="20"/>
        </w:rPr>
      </w:pPr>
      <w:r w:rsidRPr="00606E45">
        <w:rPr>
          <w:rFonts w:ascii="Times New Roman Tj" w:hAnsi="Times New Roman Tj"/>
          <w:b/>
          <w:bCs/>
          <w:sz w:val="20"/>
          <w:szCs w:val="20"/>
        </w:rPr>
        <w:t>Давлати Сомониён чи гуна давлат ба њисоб мерафт?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Давлати ѓуломдорї;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Давлати феодали;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Давлати иљтимої;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Давлати тавоно;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Давлати миллї;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Кадрме аз ин шањрњо маркази давлати Сомониён ба њисоб мерафт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фарѓона;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Бухоро;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Кўлоб;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Самарќанд;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Хоразм;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Соли 1915 дар Бухоро чанд бонки хусусї фаъолият менамуд</w:t>
      </w:r>
      <w:r w:rsidRPr="00005828">
        <w:rPr>
          <w:rFonts w:ascii="Times New Roman Tj" w:hAnsi="Times New Roman Tj"/>
          <w:bCs/>
          <w:sz w:val="20"/>
          <w:szCs w:val="20"/>
        </w:rPr>
        <w:t xml:space="preserve">?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Бонкњои хусусї набуд;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7 -то;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8-то;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9-то;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1-то;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соли 1915 бонкњое, ки дар Бухоро фаъолият доштанд ба кадом сармоягузорї алоќаманд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сармоягузории дохилї;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сармоягузории хориљї;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сармоягузории феодадњои калон;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сармоягузории комунистон;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онњо сармоягузорї намешуданд;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Соли чанд Исмоили Сомонї Амр ибни Лайсро маѓлуб кард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таъљили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касби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шањрванди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њуќуќї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њизби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кадом мавзеъ Исмоили Сомонї Амр ибни Лайсро маѓлуб намуд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Дар назди Самарќанд;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Дар назди Бухоро;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Дар назди Њирот;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Дар назди Хоразм;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дар назди Фарѓона</w:t>
      </w:r>
      <w:r w:rsidRPr="00005828">
        <w:rPr>
          <w:rFonts w:ascii="Times New Roman Tj" w:hAnsi="Times New Roman Tj"/>
          <w:bCs/>
          <w:sz w:val="20"/>
          <w:szCs w:val="20"/>
        </w:rPr>
        <w:t>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 сол «Созишномаи истиќрори сулњ ва ризоияти миллї» дар ЉТ ќабул гардид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панљ навъи ёрии касби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27 июни соли 1997;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27 июли соли 1997;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26 июни соли 1998;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537069">
        <w:rPr>
          <w:rFonts w:ascii="Times New Roman Tj" w:hAnsi="Times New Roman Tj"/>
          <w:bCs/>
          <w:sz w:val="20"/>
          <w:szCs w:val="20"/>
        </w:rPr>
        <w:t>навъи ёрии давлатї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Низомулмулк дар ањди кадоме аз ин сулолањо фаъолият менамуд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Сомониён;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2 Салчуќиён;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Тоњириён;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Туркњои усмонї;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Шайбониён;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51</w:t>
      </w:r>
      <w:r>
        <w:rPr>
          <w:rFonts w:ascii="Times New Roman Tj" w:hAnsi="Times New Roman Tj"/>
          <w:bCs/>
          <w:sz w:val="20"/>
          <w:szCs w:val="20"/>
        </w:rPr>
        <w:t>. Кадоме аз ин асарњо ба Низомулмулк таалуќ дорад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Саёњатнома;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Сиёсатнома;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Шоњнома;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Гулистон;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Искандарнома;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саромади инќилоби Октябр кињо буданд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Меншевикон;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Болшевикон;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љадидон;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Зиёиён;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донишљуён;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инњо ба бунёди мактабњои олии Низомия асос гузоштааст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Маликшоњи салчуќї;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Низомулмулк;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Абулфазли Балъамї;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Исмоили Сомонї;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Куруши Кабир;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Низомулмулк намояндаи кадоме аз ин халќият ба њисоб меравад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Турк;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Форсу тољик;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Араб;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Њинд;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Миср;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Низомулмулк дар ањди кадоме аз инњо вазифаи вазириро адо менамуд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Туѓрал, Алпарслон;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Алпарслон, Маликшоњ;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9B32AE">
        <w:rPr>
          <w:rFonts w:ascii="Times New Roman" w:hAnsi="Times New Roman"/>
          <w:bCs/>
          <w:sz w:val="20"/>
          <w:szCs w:val="20"/>
        </w:rPr>
        <w:t>$</w:t>
      </w:r>
      <w:r>
        <w:rPr>
          <w:rFonts w:ascii="Times New Roman" w:hAnsi="Times New Roman"/>
          <w:bCs/>
          <w:sz w:val="20"/>
          <w:szCs w:val="20"/>
          <w:lang w:val="en-GB"/>
        </w:rPr>
        <w:t>C</w:t>
      </w:r>
      <w:r w:rsidRPr="009B32AE">
        <w:rPr>
          <w:rFonts w:ascii="Times New Roman" w:hAnsi="Times New Roman"/>
          <w:bCs/>
          <w:sz w:val="20"/>
          <w:szCs w:val="20"/>
        </w:rPr>
        <w:t xml:space="preserve">) </w:t>
      </w:r>
      <w:r>
        <w:rPr>
          <w:rFonts w:ascii="Times New Roman Tj" w:hAnsi="Times New Roman Tj"/>
          <w:bCs/>
          <w:sz w:val="20"/>
          <w:szCs w:val="20"/>
        </w:rPr>
        <w:t xml:space="preserve"> Алоуддин;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Алпарслон;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Туѓрал,</w:t>
      </w:r>
      <w:r w:rsidRPr="00143E4B">
        <w:rPr>
          <w:rFonts w:ascii="Times New Roman Tj" w:hAnsi="Times New Roman Tj"/>
          <w:bCs/>
          <w:sz w:val="20"/>
          <w:szCs w:val="20"/>
        </w:rPr>
        <w:t xml:space="preserve"> </w:t>
      </w:r>
      <w:r>
        <w:rPr>
          <w:rFonts w:ascii="Times New Roman Tj" w:hAnsi="Times New Roman Tj"/>
          <w:bCs/>
          <w:sz w:val="20"/>
          <w:szCs w:val="20"/>
        </w:rPr>
        <w:t>Алоуддин;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Номи аслии Низомулмулк кадоме аз ин номњо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Абуалї Њасан;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Абуалї Њасан ибни Абулњасан ибни Исњоќ ибни Аббоси Тусї;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Али бинни Исњоќ;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Али бинни Исњоќ ибни Абуалї ибни Њасаи Тусї;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Низомулмулки тусї;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Тољикистони соњибистиќлол кай Конститутсияи хешро ќабул намуд 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9 сентябри соли 1991;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6 ноябри соли 1994;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27 июни соли 1997;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9 сентябри соли 1992;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1 сентябри соли 1991;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Аввалин давлатњои миллї кадоме аз ин идеологияро ќабул намуданд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Миллатгарої;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Либерализм;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Консерватизм;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Радикализм;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теократї;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Яке аз хатогињои даѓали президент Р.Н. Набиев нишон дињед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Милликунони накардани дивизияи 201;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зидди њизби коммунисти баромад намуд;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бунёди давлати Исломї мехост;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эълон накардани Истиќлолияти Тољикистон;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Ў президенти ЉТ набуд;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шахсиятњо дар бораи идоракунии давлатии сулолаи Сосониён чунин гуфта буд: « подшоњии ботартиб»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Ф. Энгелс;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К. Маркс;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Сталин;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Ленин;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Р. Масов;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ањди кадоме аз инњо лашкари римињо шикаст хурда, императори он кушта мешавад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Шопури 1;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9B32AE">
        <w:rPr>
          <w:rFonts w:ascii="Times New Roman" w:hAnsi="Times New Roman"/>
          <w:bCs/>
          <w:sz w:val="20"/>
          <w:szCs w:val="20"/>
        </w:rPr>
        <w:t>$</w:t>
      </w:r>
      <w:r>
        <w:rPr>
          <w:rFonts w:ascii="Times New Roman" w:hAnsi="Times New Roman"/>
          <w:bCs/>
          <w:sz w:val="20"/>
          <w:szCs w:val="20"/>
          <w:lang w:val="en-GB"/>
        </w:rPr>
        <w:t>B</w:t>
      </w:r>
      <w:r w:rsidRPr="009B32AE">
        <w:rPr>
          <w:rFonts w:ascii="Times New Roman" w:hAnsi="Times New Roman"/>
          <w:bCs/>
          <w:sz w:val="20"/>
          <w:szCs w:val="20"/>
        </w:rPr>
        <w:t xml:space="preserve">) </w:t>
      </w:r>
      <w:r>
        <w:rPr>
          <w:rFonts w:ascii="Times New Roman Tj" w:hAnsi="Times New Roman Tj"/>
          <w:bCs/>
          <w:sz w:val="20"/>
          <w:szCs w:val="20"/>
        </w:rPr>
        <w:t xml:space="preserve"> Яздигурди 1;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Ардашер;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Хусрави 1 Анушервон;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Исмоили сомонї;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Силсилаи хонадони Сомониён кадоме аз инњо мањсуб меёфт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Сомон;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Ањмад;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Исмоил;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Нуњ;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Асад;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ањди кадоме аз инњо Ѓазнавиён ба иќтидори бузурге соњиб гардиданд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Мањмуди Ѓазнавї;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Сабуктегин;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Масъуди Ѓазнавї;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Алпарслон;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Исмоили Ѓазнавї;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ањди кадоме аз намояндагони Ѓазнавиён маъмури махсус бо номи мушриф фаъолият менамуд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Мањмуд</w:t>
      </w:r>
      <w:r w:rsidRPr="00D609A7">
        <w:rPr>
          <w:rFonts w:ascii="Times New Roman Tj" w:hAnsi="Times New Roman Tj"/>
          <w:bCs/>
          <w:sz w:val="20"/>
          <w:szCs w:val="20"/>
        </w:rPr>
        <w:t xml:space="preserve"> </w:t>
      </w:r>
      <w:r>
        <w:rPr>
          <w:rFonts w:ascii="Times New Roman Tj" w:hAnsi="Times New Roman Tj"/>
          <w:bCs/>
          <w:sz w:val="20"/>
          <w:szCs w:val="20"/>
        </w:rPr>
        <w:t>Ѓазнавї;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Исмоили Ѓазнавї;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Сабуктегини Ѓазнавї;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Масъуди</w:t>
      </w:r>
      <w:r w:rsidRPr="00D609A7">
        <w:rPr>
          <w:rFonts w:ascii="Times New Roman Tj" w:hAnsi="Times New Roman Tj"/>
          <w:bCs/>
          <w:sz w:val="20"/>
          <w:szCs w:val="20"/>
        </w:rPr>
        <w:t xml:space="preserve"> </w:t>
      </w:r>
      <w:r>
        <w:rPr>
          <w:rFonts w:ascii="Times New Roman Tj" w:hAnsi="Times New Roman Tj"/>
          <w:bCs/>
          <w:sz w:val="20"/>
          <w:szCs w:val="20"/>
        </w:rPr>
        <w:t>Ѓазнавї;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чунин навъи фаолият мављуд набуд;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Вазифаи асосии «мушриф» дар дар бори Ѓазнавиён дар чи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огоњ намудани султон аз вазъияти дохилї, кордорї ва руњияи њокимон;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огоњ намудани султон аз вазъияти дохилї ва хориљї;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огоњ намудани султон аз вазъияти хориљї;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огоњ намудани султон аз фаъолияти њокимон ва аз њолати лашкар;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чунин навъи фаолият мављуд набуд;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намояндагони хонадони газнавиён шоирону олимони дарборо сарпарасти менамуд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Мањмуди Ѓазнавї;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Сабуктегин;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Исмоили Ѓазнавї;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Масъуди</w:t>
      </w:r>
      <w:r w:rsidRPr="00D609A7">
        <w:rPr>
          <w:rFonts w:ascii="Times New Roman Tj" w:hAnsi="Times New Roman Tj"/>
          <w:bCs/>
          <w:sz w:val="20"/>
          <w:szCs w:val="20"/>
        </w:rPr>
        <w:t xml:space="preserve"> </w:t>
      </w:r>
      <w:r>
        <w:rPr>
          <w:rFonts w:ascii="Times New Roman Tj" w:hAnsi="Times New Roman Tj"/>
          <w:bCs/>
          <w:sz w:val="20"/>
          <w:szCs w:val="20"/>
        </w:rPr>
        <w:t>Ѓазнавї;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умуман сарпарасти намекард;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Мањмуди Ѓазнавї зери кадом шиор ба Њиндустон лашкар мекашид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Ѓазовот;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тобеъ намудан;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дустї;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ќасос гирифтан;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ѓоратгарї;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асри Х дар мовароунањр кадоме аз ин маихабњо асосан пањн шуда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Њанафия;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Шиа;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Ќарматия;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салафия;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Њамаи мазњабњо;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Тамои ќуввањои њарбии Сомониён дар ихтиёри кадоме аз инњо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Њољиби бузург;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девони мустаъфї;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девони мушриф;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девони амид-ул-мулк;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девони муњтасиб;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Саррўњониро дар аввал дар ањди Сомониён чи ном мебурданд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устод;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шайхулислом;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мулло;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рўњонии бузург;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таќсир;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асрњои миёна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хабарњо</w:t>
      </w:r>
      <w:r>
        <w:rPr>
          <w:rFonts w:ascii="Times New Roman Tj" w:hAnsi="Times New Roman Tj"/>
          <w:bCs/>
          <w:sz w:val="20"/>
          <w:szCs w:val="20"/>
        </w:rPr>
        <w:t>ро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ба мардум чи гуна мерасонданд?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хати ва шифоњи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Хати ва электрони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Электрони ва шифоњи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sz w:val="20"/>
          <w:szCs w:val="20"/>
        </w:rPr>
        <w:t>Радиои ва матбуоти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њељ гуна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И.Шуравї чи гуна режим мањсуб меёфт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тоталитарї;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демократї;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теократї;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фашистї;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авторитарї;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73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Давлати Сомониёнро кадоме аз ин сулолањо нобуд намуданд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Ѓазнавиён ва Ќарахониён;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Ќарахониён ва Салчуќиён;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Ѓазнавиён ва Салчуќиён;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sz w:val="20"/>
          <w:szCs w:val="20"/>
        </w:rPr>
        <w:t>Љомеаи рушд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Ѓазнавиё;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Аввалин давлатњо дар кадоме аз ин минтаќањо арзи њастї намуда буданд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Эрон, Миср, Њинд ва ѓ;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Эрон, Миср. Аврупо ва ѓ;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Миср, Амрико, Аврупо;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Амрико, Аврупо. Амрикои шимолї;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Эрон;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ЉТ чи гуна давлат ба њисоб меравад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рў ба инкишоф;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рушдёфта;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аќибмонда;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тавоно;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тавоно ва рушдёфта;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давлати Манѓитиён аз љињати маъмури баъд аз амир ки маќоми баланд дошт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ќушбегї;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ќозикалон;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девонбегї;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мушовирони амир;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уламоњо;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Аморати Бухоро ба чанд вилояти бекнишин таќсим шуда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25-то;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20-то;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30-то;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8-то;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12-то;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Аз кадом сол сар карда, Аморати Бухоро тобеи Россияи подшоњи гардид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1868;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1888;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1920;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1917;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1917;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Аз љињати шакли идора ЉТ чи гуна аст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Унитарї;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Федеративї;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конфедеративї;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нимунитарї;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 Монархи;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Маънои ѓазовот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Мубориза дар роњи дин;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Мубориза дар роњи давлат;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иштирок намудан дар интихоботи руњониё;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Мубориза дар роњи сарвар;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идораи давлат;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Саводнокии мардуми одии Аморати Бухоро дар кадом сатњ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мардуми оддї кариб саросар бесавод 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саводи баланд доштанд;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дар сатњи миёна;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дар сатњи набаланд ва напоён;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номаълум;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Амирони Аморати Бухоро бештар ба кадом кор машѓул мегаштанд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Ба айшу ишрат;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Ба идораи давлат;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ба љанг;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ба илмомўзї;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ба дипломатия;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Амири Бухоро кадом сол сафарбарнамоиро ба ќушун эълон дошт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соли 1920;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соли 1917;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соли 1918;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соли 2 сентябри 1920;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5 октябри 1920;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Сулолаи Шиносбонињо ба кадом халќият алоќаманд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Тољикон;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туркњо;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муѓулњо;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арабњо;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узбекњо;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кадом солњо сеяки њудуди Аморати Бухоро ба ихтиёри Россия гузашт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соли 1873;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соли 1753;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соли 1770;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1918;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соли 1920;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Бевосита таќсимоти миллию њудудии О. Миёна аз кадом сана оѓоз гардидааст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аз ибтидои соли 1924;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аз ибтидои соли 1917;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аз ибтидои соли 1928;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аз ибтидои соли 1920;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аз давраи подшоњии Россия;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раванди бозсозї фаъолияти њизбњои сиёсї дар Тољикистон чи гуна хусусият доштанд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мањалгарої;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миллатгарої;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истиќлолиятхоњи;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њизбњо мављуд набуданд;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ягон хусусият надоштанд;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Ф. Энгелс кадоме аз ин аќидањоро нисбат ба идоракунии давлати Сосониён баён намуда буд 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«подшоњии ботартиб»;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«подшоњии бетартиб»;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«подшоњии мураккаб»;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«подшоњии тољикон»;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дар ин бора аќида баён нанамудааст;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Давлатњое, ки дунявиятро ихтиёр намудаанд, аммо динни давлатї доранд кадоме аз инњоянд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Англия;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ИМА;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Франсия;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Русия;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Эрон;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«Њудуди Тољикистон таќсимнашаванда ва дахлнопазир аст» дар кадом моддаи Конститутсияи ЉТ омадааст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моддаи 7;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моддаи 8;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моддаи 9;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моддаи 10;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моддаи 1;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Аќидаи «яке аз сабабњои ќашоќї ва бенавоии кишвар ва мардум дар Бухоро» аз они кист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А.Дониш;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Ф.Хољаев;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С.Айнї;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Сталин;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Ленин;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Рисола дар назми тамаддун ва таовун аз они кадоме аз инњос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А.Дониш;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С.Айнї;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Ленин;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Сталин;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А.Љомї;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Рисола дар назми тамаддун ва таовун кадом принсип ва таљрибаро ба инобат гирифтааст 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Принсип ва таљрибаи сохтори давлатии кишварњои Шарќ ва Ѓарбро;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давлатии кишварњои Шарќро;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Принсип ва таљрибаи Аморати Бухороро;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Принсип ва таљрибаи сохтори иќтисодии кишварњои Шарќро;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Принсип ва таљрибаи сохтори иќтисодии кишварњои Шарќ ва Ѓарбро;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А. Дониш сабаби њар гуна мољароњоро дар кадом сабаб медонист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Нобаробарии одамон;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Нобаробарии сарварон;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интихобот;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љангњо;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дар њама чиз;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Муносибати А. Дониш ба ѓояи «Шоњ сояи Худост» чи гуна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мањкум менамуд;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ќабул менамуд;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бетараф буд;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номаълум;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на мањкум менамуд ва на ќабул менамуд;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Кадоме аз ин асарњо ба Алии Њамадонї таалуќ дорад 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Захирот-ул-мулук;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Рисола дар назми тамаддун ва таовун;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Насињат-ул-мулук;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таърихи манѓития;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мадинаи фозила;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Баъд аз фољиаи Утрор Чингизхон аз Хоразмшоњ чи талаб менамояд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Њокими Утроро ба ў супорад ва товони хисротро дињад;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чанг эълон мекунад;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Ў ба Муѓулистон меравад ва баъди он баргашта бу Утрор њуљум мекунад;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Њокими Утроро ба ќатл расонад;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њељ чиз;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Чингизхон соли чанд ба Бухоро њуљум мекунад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1220;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1222;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1225;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1218;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1200;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Хони Муѓул Уктой вазифаи идоракунии Мовароунањро ба ки месупорад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Мањмуди Ялавољ;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Мањмуди саќќо;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Угедай Муѓул;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Чаѓатой;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ба њељ кас;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А. Дониш муносибати байни њокимон ва мардумро чи гуна маънидод намудааст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Муносибати онњо набояд дар заминаи принсипи њукумронию тобеъ сурат гиранд;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Муносибати онњо набояд дар заминаи дин сурат гиранд;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Муносибати онњо бояд дар заминаи принсипи</w:t>
      </w:r>
      <w:r w:rsidRPr="00A736D7">
        <w:rPr>
          <w:rFonts w:ascii="Times New Roman Tj" w:hAnsi="Times New Roman Tj"/>
          <w:bCs/>
          <w:sz w:val="20"/>
          <w:szCs w:val="20"/>
        </w:rPr>
        <w:t xml:space="preserve"> </w:t>
      </w:r>
      <w:r>
        <w:rPr>
          <w:rFonts w:ascii="Times New Roman Tj" w:hAnsi="Times New Roman Tj"/>
          <w:bCs/>
          <w:sz w:val="20"/>
          <w:szCs w:val="20"/>
        </w:rPr>
        <w:t>њукумронию тобеъ сурат гиранд;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Муносибати онњо бояд дар заминаи дин сурат гиранд;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дар ин бора андешае надошт;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/>
          <w:bCs/>
          <w:sz w:val="20"/>
          <w:szCs w:val="20"/>
        </w:rPr>
      </w:pPr>
      <w:r w:rsidRPr="0042508F">
        <w:rPr>
          <w:rFonts w:ascii="Times New Roman Tj" w:hAnsi="Times New Roman Tj"/>
          <w:bCs/>
          <w:sz w:val="20"/>
          <w:szCs w:val="20"/>
        </w:rPr>
        <w:t>Кадоме аз ин давлатњо шакли давлатдориашон атеисти буд</w:t>
      </w:r>
      <w:r w:rsidRPr="00CD17F5">
        <w:rPr>
          <w:rFonts w:ascii="Times New Roman Tj" w:hAnsi="Times New Roman Tj"/>
          <w:b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И. Шуравї;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Бразилия;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Германия;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Полша;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) умуман давлатњои атеистї мављуд набуданд;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таълимотњо аќидаи «Подшоњ сояи Худо дар замин»-ро љонибдорї менамоянд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таълимоти динї;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таълимоти атеистї;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таълимоти дунявї;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демократї;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фашистї;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Давлати атеисти чи гуна шакли давлатдорист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таъќиби ходимони динї ва рўњониёнро воќеї мегардонад;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таъќиби ходимони динї ва рўњониёнро дастгирї наменамояд;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ходимони динї ва рўњониёнро дастгирї менамояд;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ходимони динї ва рўњониён наќши калон доранд;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шакли давлатдории муосир;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</w:t>
      </w:r>
      <w:r>
        <w:rPr>
          <w:rFonts w:ascii="Times New Roman Tj" w:hAnsi="Times New Roman Tj"/>
          <w:bCs/>
          <w:sz w:val="20"/>
          <w:szCs w:val="20"/>
        </w:rPr>
        <w:t>н сулолањо ба халќи тољик зиёдтар хисоротњои зиёди љонї, молї, равонї ва ѓ овард</w:t>
      </w:r>
      <w:r w:rsidRPr="00005828">
        <w:rPr>
          <w:rFonts w:ascii="Times New Roman Tj" w:hAnsi="Times New Roman Tj"/>
          <w:bCs/>
          <w:sz w:val="20"/>
          <w:szCs w:val="20"/>
        </w:rPr>
        <w:t xml:space="preserve">?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Муѓулњо;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Туркњои Усмонї;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Манѓит;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Шайбонињо;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Аштархонињо;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Чингизхон дар бораи вазъи дохилии давлати Хоразмшоњиён ба кадом восита маълумот ба даст меовард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Тољирон;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лашкар;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вазирон;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сардашкарон;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муѓулњо;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Асосгузорони почта кадоме аз ин сулолањо ба њисоб меравад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Њахоманишињо;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Сосониён;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Сомониён;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Сафориён;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Тоњириён;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Мањмуди Ялавоч ки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Тољир ва рибохур;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Сарлашкар;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вазир;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њарбї;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њељ кас;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Насињат-ул-мулук асари кадоме аз инњост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Муњаммад Ѓазолї;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Алии Њамадонї;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Њусайн Воизи Кошифї;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А.Форобї;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ягонтои инњо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Захиротул-ул-мулук асари кадоме аз инњост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Алии Њамадонї;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Муњаммад Ѓазолї;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А.Форобї;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Бедил;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</w:t>
      </w:r>
      <w:r w:rsidRPr="00005828">
        <w:rPr>
          <w:rFonts w:ascii="Times New Roman Tj" w:hAnsi="Times New Roman Tj"/>
          <w:bCs/>
          <w:sz w:val="20"/>
          <w:szCs w:val="20"/>
        </w:rPr>
        <w:t>ягонтои инњо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Кадоме аз ин давлатњо давлатњои бодиянишинон ба њисоб мерафт 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Каганати Турк, Империяи Муѓул;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Темуриён;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Темуриён,</w:t>
      </w:r>
      <w:r w:rsidRPr="0042508F">
        <w:rPr>
          <w:rFonts w:ascii="Times New Roman Tj" w:hAnsi="Times New Roman Tj"/>
          <w:bCs/>
          <w:sz w:val="20"/>
          <w:szCs w:val="20"/>
        </w:rPr>
        <w:t xml:space="preserve"> </w:t>
      </w:r>
      <w:r>
        <w:rPr>
          <w:rFonts w:ascii="Times New Roman Tj" w:hAnsi="Times New Roman Tj"/>
          <w:bCs/>
          <w:sz w:val="20"/>
          <w:szCs w:val="20"/>
        </w:rPr>
        <w:t>Каганати Турк</w:t>
      </w:r>
      <w:r w:rsidRPr="00005828">
        <w:rPr>
          <w:rFonts w:ascii="Times New Roman Tj" w:hAnsi="Times New Roman Tj"/>
          <w:bCs/>
          <w:sz w:val="20"/>
          <w:szCs w:val="20"/>
        </w:rPr>
        <w:t>;</w:t>
      </w:r>
      <w:r>
        <w:rPr>
          <w:rFonts w:ascii="Times New Roman Tj" w:hAnsi="Times New Roman Tj"/>
          <w:bCs/>
          <w:sz w:val="20"/>
          <w:szCs w:val="20"/>
        </w:rPr>
        <w:t xml:space="preserve"> Имрерияи Аббосиён;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 Британияи Кабир;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$E) Империяи Муѓул;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111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Давлатњои бузург бояд чанд аломати асосї дошта бошанд?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4-то;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6-то;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3-то;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10-то;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8-то;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112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Аввалин давлатњои вертуали дар кадом аср пайдо гардидан</w:t>
      </w:r>
      <w:r w:rsidRPr="00005828">
        <w:rPr>
          <w:rFonts w:ascii="Times New Roman Tj" w:hAnsi="Times New Roman Tj"/>
          <w:bCs/>
          <w:sz w:val="20"/>
          <w:szCs w:val="20"/>
        </w:rPr>
        <w:t xml:space="preserve">? 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дар охири асри Х1Х;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дар охири асри Х1;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дар охири асри ХХ;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дар охири асри Х;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чунин шакли давлат мављуд нест;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Хосияти асосии давлати дунявиро нишон дињед?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људоии дин аз давлат;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нобуд намудани намояндагони дин;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рушди дин;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мањкуми пураи дин;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њамгироии дин ва давлат;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Ба аќидаи А. Дониш маќоми њар як аъзои љомеа тавассути чї ба низом дароварда шавад?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Ќонун;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суњбат;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маљбурнамої;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таълимоти динї;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таълимоти дунявї;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115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Ба аќидаи А. Дониш наќши асосиро барои њимояи одамон кињо мебозанд 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Судњо;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рўњониён;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сарварон;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подшоњон;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номзадњои онњо;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116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3C5D10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Ба аќидаи А. Дониш фаъолияти судњо бояд чи гуна бошанд;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мустаќил бошанд;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ба Амир тобеъ бошанд;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ба диндорон тобеъ бошанд;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Ба вазир тобеъ бошанд;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мустаќил набошанд;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117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Ба аќидаи А. Дониш кадом омил боиси аз байн рафтани њокимияти истибдодї ва диктаторї мегардад?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аќлу заковат;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марги амир;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бесаводї;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Сабр;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норозигии лашкар;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А. Дониш дар бораи давлатдорї бештар аз таълифоти кадоме аз инњо бањра ва истифода намудааст?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Муњаммад Ѓазолї, Алии Њамадонї;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Алии Њамадонї,</w:t>
      </w:r>
      <w:r w:rsidRPr="008E77AC">
        <w:rPr>
          <w:rFonts w:ascii="Times New Roman Tj" w:hAnsi="Times New Roman Tj"/>
          <w:bCs/>
          <w:sz w:val="20"/>
          <w:szCs w:val="20"/>
        </w:rPr>
        <w:t xml:space="preserve"> </w:t>
      </w:r>
      <w:r>
        <w:rPr>
          <w:rFonts w:ascii="Times New Roman Tj" w:hAnsi="Times New Roman Tj"/>
          <w:bCs/>
          <w:sz w:val="20"/>
          <w:szCs w:val="20"/>
        </w:rPr>
        <w:t>Њусайн Воизи Кошифї;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Сино;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А.Форобї;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Њусайн Воизи Кошифї;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119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асрњо асари Муњаммад Ѓазолї таалуќ дорад?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Насињат-ул-мулук;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Саёњатнома;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Ахлоќи муњсинї;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Сиёсатнома;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Рисола дар назми тамаддун ва таовун;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кадоме аз ин мамлакатњо давлат пура аз дин људо нагардидааст?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Исроил;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ИМА;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Франсия;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Россия;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Эрон;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121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Мафњуми «Давлати иљтимои»-ро бори аввал кадоме аз инњо тобиши илмї додааст?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Лорентс фон Штейн;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Алексис де Токвил;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Љ.Лок;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Н. Макиаввели;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Антуан де Трасси;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Консепсияи либералии давлати иљтимиро кадоме аз инњо инкишоф додааст 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Ф. Науманн;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Лорентс фон Штейн;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Алексис де Токвил;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Н. Макиаввели;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Антуан де Трасси;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123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шароити њозира кадоме аз ин давлатњо бештар тарњи давлати иљтимоиро таљассум менамоянд 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Давлатњои скандинавї;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Давлатњои Осиёї;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Давлатњои Африќо;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Авсиралия;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Амрикои Лотинї;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124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давлати клерикалї кадоме аз инњо њамчун нерўи муќтадири сиёсї эътироф гардидааст?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Калисо;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Њизбњо;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Сарвар;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сарвазир;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ВАО;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125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Б.Кабир кадоме аз ин мазњабњо њамчун дини давлати эълон шудааст?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Англиканї;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евенгелистї - лютеранї;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Иудаизм;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Ислом;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Њељ касро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126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Мањмуди Ѓазнавї чанд бор ба Њиндустон лашкар мекашад?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15-бор;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10-бор;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2-бор;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7-бор;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ягон бор;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127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инњо яке аз асосгузорони назарияи теократии пайдоиши давлат ба њисоб меравад?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Фомаи Аквинї;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Т.Гоббс;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Ж.Ж.Руссо;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Љ. Локк;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Роберт Филмер;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128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инњо яке аз асосгузорони назарияи патриархалии пайдоиши давлат ба њисоб меравад?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Роберт Филмер;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Љ. Локк;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Ж.Ж.Руссо;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Т.Гоббс;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Фомаи Аквинї;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инњо яке аз асосгузорони назарияи шартномаи љамъиятии пайдоиши давлат ба њисоб меравад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Т.Гоббс;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Фомаи Аквинї;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Сталин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130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инњо яке аз асосгузорони назарияи зуригарої ва ё тобеъ намудани пайдоиши давлат ба њисоб меравад?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Л. Гумплович;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Сталин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131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Шведсия ба Калисо ки роњбарї менамояд?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Њукумат;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Корол;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сарвазир;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Президент;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онњо мустаќиланд;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132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Мафњуми федератсия аз кадом забон гирифта шудааст?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Лотинї;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Юнонї;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фаронсавї;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англисї;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руси;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133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Мафњуми федератсия чи маъно дорад 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иттифоќ, иттињод;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истиќлолият, озодї;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озодї, иттињод;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истиќлолият,</w:t>
      </w:r>
      <w:r w:rsidRPr="00B259F4">
        <w:rPr>
          <w:rFonts w:ascii="Times New Roman Tj" w:hAnsi="Times New Roman Tj"/>
          <w:bCs/>
          <w:sz w:val="20"/>
          <w:szCs w:val="20"/>
        </w:rPr>
        <w:t xml:space="preserve"> </w:t>
      </w:r>
      <w:r>
        <w:rPr>
          <w:rFonts w:ascii="Times New Roman Tj" w:hAnsi="Times New Roman Tj"/>
          <w:bCs/>
          <w:sz w:val="20"/>
          <w:szCs w:val="20"/>
        </w:rPr>
        <w:t>иттифоќ;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давлати миллї;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134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Дар Норвегия кадоме аз инњо сардори калисо мањсуб меёбад?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Шоњ;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Сарвазир;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Руњонии калон;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халќ;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артиш;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Мафњуми конфедератсия чи маъно дорад?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пайваст намудан;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људо намудан;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Љомеаи сотсиалистї;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Љомеаи мадани;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Љомеаи Шурави;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136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глобалї асари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Љ. Сорос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sz w:val="20"/>
          <w:szCs w:val="20"/>
        </w:rPr>
        <w:t>Монтеске;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137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Мафњуми конфедератсия аз кадом забон гирифта шудааст?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Лотинї;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Юнонї;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Руси;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англисї;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фаронсавї;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138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давлатњо шакли сохтори давлатияшон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  <w:r>
        <w:rPr>
          <w:rFonts w:ascii="Times New Roman Tj" w:hAnsi="Times New Roman Tj"/>
          <w:bCs/>
          <w:sz w:val="20"/>
          <w:szCs w:val="20"/>
        </w:rPr>
        <w:t xml:space="preserve"> Федеративї мањсуб меёбад;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Њиндустон;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Ќазоќистон;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Туркия;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А. Саудї;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Миср;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139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Њамдигар фањми дар љомеа ба аќидаи К.Попер кай ба вуќуъ меояд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ба боварии омма даромада тавонанд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ба боварии омма даромада натавонанд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вуљуд надошта 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иќтисоди шаванд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140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Соли 1220 кадоме аз инњо ба Бухоро Њуљум менамояд?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Чингизхон;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Чаѓатой;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Мањмуди Ялавољ;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Салчуќиён;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Хоразмшоњиён;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141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инњо аќидаи «Миллатгарої асоси давлатдории њаќиќиро ташкил менамояд» -ро баён намудааст?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Пол Рейнш;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В.Н.Муравев;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П. Брюкнер;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П.Б. Струве;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Л.Н.Гумелёв;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142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раванд ба раванди мањалгарої муќобил аст?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Миллатгарої;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Популисти;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Анархистї;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бюрократї;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худи мањалгарої;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143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 идеологияро ба сатњи давлатї бардоштан лозим нест?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Миллатгароиро;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либерариро;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сотсиалистиро;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консервативиро;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неоконсервативиро;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144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Ленин кадоме аз ин аќидањоро пешнињод намуда буд</w:t>
      </w:r>
      <w:r w:rsidRPr="00005828">
        <w:rPr>
          <w:rFonts w:ascii="Times New Roman Tj" w:hAnsi="Times New Roman Tj"/>
          <w:bCs/>
          <w:sz w:val="20"/>
          <w:szCs w:val="20"/>
        </w:rPr>
        <w:t>?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«О. Марказї ба Узбекия, Туркмения ва Ќиргизия таќсим шавад»;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«О. Марказї ба Узбекия, Туркмения ва Тољикия таќсим шавад»;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Мо бояд либералњоро аз Аврупо ронем;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комунисти аз байн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намеравад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комунисти бад даст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145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Сиёсатнома асари кадоме аз инњо мањсуб меёбад?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Низомулмулк;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Ленин;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А. Балъами;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Љувайнї;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У. Кайковус;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146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Амир Олимхон сардори кадоме аз ин сулолањо буд?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Манѓития;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Аштархониён;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Муѓул;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Шайбонињо;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Ќарахониён;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147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27 июни соли 1997 дар ЉТ кадоме аз ин созишномаро ќабул намуданд?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$A) Созишномаи истиќрори сулњ ва ризоияти миллї;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Эъломия дар бораи истиќлолият;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$C) аъзо шудан ба ИДМ;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Шартномаи дўстї бо Афѓонистон;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</w:t>
      </w:r>
      <w:r w:rsidRPr="00005828">
        <w:rPr>
          <w:rFonts w:ascii="Times New Roman Tj" w:hAnsi="Times New Roman Tj"/>
          <w:bCs/>
          <w:sz w:val="20"/>
          <w:szCs w:val="20"/>
        </w:rPr>
        <w:t>E</w:t>
      </w:r>
      <w:r>
        <w:rPr>
          <w:rFonts w:ascii="Times New Roman Tj" w:hAnsi="Times New Roman Tj"/>
          <w:bCs/>
          <w:sz w:val="20"/>
          <w:szCs w:val="20"/>
        </w:rPr>
        <w:t>) Шартномаи дўстї бо ИМА;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</w:t>
      </w:r>
      <w:r>
        <w:rPr>
          <w:rFonts w:ascii="Times New Roman Tj" w:hAnsi="Times New Roman Tj"/>
          <w:bCs/>
          <w:color w:val="000000"/>
          <w:sz w:val="20"/>
          <w:szCs w:val="20"/>
        </w:rPr>
        <w:t>доме аз ин давлатњо аввалин шуда истиќлолияти давлатии ЉТ-ро эътироф намуд;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$A) Мексика;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$B) Ќазоќистон;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$C) Ирон;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Ьразилия;</w:t>
      </w:r>
    </w:p>
    <w:p w:rsidR="008C594A" w:rsidRPr="00835D69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>) Канада;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Кадоме аз инњо њамчун давлати эътирофнашуда ба њисоб меравад?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$A) Албания;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$B) Хорватия;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C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Македония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Ўзбекистон;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>) Приднестровия;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150</w:t>
      </w:r>
      <w:r>
        <w:rPr>
          <w:rFonts w:ascii="Times New Roman Tj" w:hAnsi="Times New Roman Tj"/>
          <w:bCs/>
        </w:rPr>
        <w:t>.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Давлатњои эътирофнашуда бештар дар кадом аср аз худ бегтар дарак медињанд?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$A) Асри ХХ1;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$B) Асри ХХ;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$C) Асри ХХ ва ХХ1;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Асри Х ва ХХ1;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$E) Асри Х ва ХХ;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151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Кадоме аз ин идоракунї њокимияти халќро ифода менамояд?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$A) Авторитарї;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$B) Демократи;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$C) Тоталитари;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Теократи;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>) Сотсиалї;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152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Демократия чанд аломат дорад?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5-то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>) 3-то;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C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4-то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6-то;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  <w:lang w:val="en-GB"/>
        </w:rPr>
        <w:t>$E)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12-то;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153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Баъд аз пошхурии И. Шўравї ЉТ ба кадом самт њаракат намуд?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$A) Теократї;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$B) Демократї;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C</w:t>
      </w:r>
      <w:r>
        <w:rPr>
          <w:rFonts w:ascii="Times New Roman Tj" w:hAnsi="Times New Roman Tj"/>
          <w:bCs/>
          <w:color w:val="000000"/>
          <w:sz w:val="20"/>
          <w:szCs w:val="20"/>
        </w:rPr>
        <w:t>) сотсиалистї;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Милатгарої;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$E) Консервативї;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154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Дар ЉТ кадом шакли моликият мављуд аст?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давлатї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$B) гуногун;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$C) љамъияти;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шахсї;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$E) хориљї;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155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Маќоми артишро Исмоили Сомонї чи гуна арзёбї менамуд?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$A) Пушту паноњи диндорон;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$B) Пушту паноњи халифа;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$C) Пушту паноњи дини Ислом;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Пушту паноњи худ;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$E) Пушту паноњи давлат;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156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шабака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Интернети кадом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аракату созмон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ирти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амнияти иттилоотии То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икистонро халалдор карда истодаанд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созмон</w:t>
      </w:r>
      <w:r>
        <w:rPr>
          <w:rFonts w:ascii="Cambria" w:hAnsi="Cambria" w:cs="Cambria"/>
          <w:bCs/>
          <w:color w:val="000000"/>
          <w:sz w:val="20"/>
          <w:szCs w:val="20"/>
        </w:rPr>
        <w:t>и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растохез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изб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</w:t>
      </w:r>
      <w:r>
        <w:rPr>
          <w:rFonts w:ascii="Times New Roman Tj" w:hAnsi="Times New Roman Tj"/>
          <w:bCs/>
          <w:color w:val="000000"/>
          <w:sz w:val="20"/>
          <w:szCs w:val="20"/>
        </w:rPr>
        <w:t>демократї;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масе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коммунист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C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изб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демократ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коммунист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 ва созмон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айри давлат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аракату созмон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экстримист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терористи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157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Тољикистон дар кадом њолати сиёсї ќарор дорад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Модернизатсияи сиёсї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>) таназули сиёсї;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$C) муракабї;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буњронї;</w:t>
      </w:r>
    </w:p>
    <w:p w:rsidR="008C594A" w:rsidRPr="00676386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>) номуайянї;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@158.</w:t>
      </w:r>
      <w:r w:rsidRPr="00005828">
        <w:rPr>
          <w:rFonts w:ascii="Times New Roman Tj" w:hAnsi="Times New Roman Tj"/>
          <w:bCs/>
        </w:rPr>
        <w:t xml:space="preserve"> 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Кадоме аз ин минта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То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икистон бештар зери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ум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аразноки кишвар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бегона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арор дорад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Хатлон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C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Бадахшон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ия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тобеи марказ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ягон минта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арор надорад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@159.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Тоњир ибни Њусайн пеш аз оне, ки идоракунии Хуросонро ба даст гирифт љи маќом дошт??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>) Амири Хуросон;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$B) Сиёсатмадор;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$C) Тољир;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Сарлашкари Аббосиён;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$E) њељ маќоме надошт;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@160.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Истифодаи технологияи иттилоотии муосир ба субъект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сиёс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ч</w:t>
      </w:r>
      <w:r>
        <w:rPr>
          <w:rFonts w:ascii="Cambria" w:hAnsi="Cambria" w:cs="Cambria"/>
          <w:bCs/>
          <w:color w:val="000000"/>
          <w:sz w:val="20"/>
          <w:szCs w:val="20"/>
        </w:rPr>
        <w:t>и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нафъ дорад?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фар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C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интихобшудан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интихобкарданро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таъсири бузург расонидан ба сиёсат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@161.</w:t>
      </w:r>
      <w:r w:rsidRPr="00005828">
        <w:rPr>
          <w:rFonts w:ascii="Times New Roman Tj" w:hAnsi="Times New Roman Tj"/>
          <w:bCs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илми сиёси оид ба фа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ми идеология чи гуна 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Гуногунанд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Ягонаанд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C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Консептуалист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Ирти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динист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@162.</w:t>
      </w:r>
      <w:r w:rsidRPr="00005828">
        <w:rPr>
          <w:rFonts w:ascii="Times New Roman Tj" w:hAnsi="Times New Roman Tj"/>
          <w:bCs/>
        </w:rPr>
        <w:t xml:space="preserve"> 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идеология ки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истифода менамоянд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Ша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рвандон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C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Неру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гуногуни 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тимои истифода менамоянд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изб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Сарварони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@163.</w:t>
      </w:r>
      <w:r w:rsidRPr="00005828">
        <w:rPr>
          <w:rFonts w:ascii="Times New Roman Tj" w:hAnsi="Times New Roman Tj"/>
          <w:bCs/>
        </w:rPr>
        <w:t xml:space="preserve"> 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Яке аз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му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ими таъсирасони ба афкори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амъияти кадоме аз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мебошад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Идеологияи сиёс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Реидеиологизатсия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C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Рекламаи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Репликаи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тисод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@164.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 асро асри иттилоот меноманд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  <w:lang w:val="en-US"/>
        </w:rPr>
      </w:pP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асри</w:t>
      </w:r>
      <w:r w:rsidRPr="004F58FE">
        <w:rPr>
          <w:rFonts w:ascii="Times New Roman Tj" w:hAnsi="Times New Roman Tj"/>
          <w:bCs/>
          <w:color w:val="000000"/>
          <w:sz w:val="20"/>
          <w:szCs w:val="20"/>
          <w:lang w:val="en-US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ХХ</w:t>
      </w:r>
      <w:r w:rsidRPr="004F58FE">
        <w:rPr>
          <w:rFonts w:ascii="Times New Roman Tj" w:hAnsi="Times New Roman Tj"/>
          <w:bCs/>
          <w:color w:val="000000"/>
          <w:sz w:val="20"/>
          <w:szCs w:val="20"/>
          <w:lang w:val="en-US"/>
        </w:rPr>
        <w:t>1</w:t>
      </w: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  <w:lang w:val="en-US"/>
        </w:rPr>
      </w:pP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XV</w:t>
      </w: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>;</w:t>
      </w:r>
    </w:p>
    <w:p w:rsidR="008C594A" w:rsidRPr="009B32AE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9B32AE"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C</w:t>
      </w:r>
      <w:r w:rsidRPr="009B32AE"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XII</w:t>
      </w:r>
      <w:r w:rsidRPr="009B32AE"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9B32AE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X</w:t>
      </w:r>
      <w:r w:rsidRPr="009B32AE"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9B32AE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 w:rsidRPr="009B32AE"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E</w:t>
      </w:r>
      <w:r w:rsidRPr="009B32AE"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IX</w:t>
      </w:r>
      <w:r w:rsidRPr="009B32AE"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472EE5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@165.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Нишасти матбуоти ба рузноманигорон чи манфиат дорад?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A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мабла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ситонидан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B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обруи худро боло бардоштан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C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беобру кардани 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омот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давлат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маълумот ба даст наовардан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E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маълумот ба даст овардан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8C594A" w:rsidRPr="00005828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@166.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 w:rsidRPr="00005828">
        <w:rPr>
          <w:rFonts w:ascii="Times New Roman Tj" w:hAnsi="Times New Roman Tj"/>
          <w:bCs/>
        </w:rPr>
        <w:t>Г.Трумен кадоме аз ин аќидањоро баён намудааст</w:t>
      </w:r>
      <w:r>
        <w:rPr>
          <w:rFonts w:ascii="Times New Roman Tj" w:hAnsi="Times New Roman Tj"/>
          <w:bCs/>
        </w:rPr>
        <w:t>?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</w:t>
      </w:r>
      <w:r w:rsidRPr="00005828">
        <w:rPr>
          <w:rFonts w:ascii="Times New Roman Tj" w:hAnsi="Times New Roman Tj"/>
          <w:bCs/>
        </w:rPr>
        <w:t>Сиёсатмадор касест, ки давлатро идора карда метавонад</w:t>
      </w:r>
      <w:r>
        <w:rPr>
          <w:rFonts w:ascii="Times New Roman Tj" w:hAnsi="Times New Roman Tj"/>
          <w:bCs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$B) </w:t>
      </w:r>
      <w:r w:rsidRPr="00005828">
        <w:rPr>
          <w:rFonts w:ascii="Times New Roman Tj" w:hAnsi="Times New Roman Tj"/>
          <w:bCs/>
        </w:rPr>
        <w:t>Сиёсатмадор касест, ки давлату њукуматро идора карда наметавонад</w:t>
      </w:r>
      <w:r>
        <w:rPr>
          <w:rFonts w:ascii="Times New Roman Tj" w:hAnsi="Times New Roman Tj"/>
          <w:bCs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$C) </w:t>
      </w:r>
      <w:r w:rsidRPr="00005828">
        <w:rPr>
          <w:rFonts w:ascii="Times New Roman Tj" w:hAnsi="Times New Roman Tj"/>
          <w:bCs/>
        </w:rPr>
        <w:t>Сиёсатшинос касест, ки давлатро идора мекунад</w:t>
      </w:r>
      <w:r>
        <w:rPr>
          <w:rFonts w:ascii="Times New Roman Tj" w:hAnsi="Times New Roman Tj"/>
          <w:bCs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$D) </w:t>
      </w:r>
      <w:r w:rsidRPr="00005828">
        <w:rPr>
          <w:rFonts w:ascii="Times New Roman Tj" w:hAnsi="Times New Roman Tj"/>
          <w:bCs/>
        </w:rPr>
        <w:t>Сиёсат палид</w:t>
      </w:r>
      <w:r>
        <w:rPr>
          <w:rFonts w:ascii="Times New Roman Tj" w:hAnsi="Times New Roman Tj"/>
          <w:bCs/>
        </w:rPr>
        <w:t xml:space="preserve"> </w:t>
      </w:r>
      <w:r w:rsidRPr="00005828">
        <w:rPr>
          <w:rFonts w:ascii="Times New Roman Tj" w:hAnsi="Times New Roman Tj"/>
          <w:bCs/>
        </w:rPr>
        <w:t>аст</w:t>
      </w:r>
      <w:r>
        <w:rPr>
          <w:rFonts w:ascii="Times New Roman Tj" w:hAnsi="Times New Roman Tj"/>
          <w:bCs/>
        </w:rPr>
        <w:t>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 w:rsidRPr="00005828">
        <w:rPr>
          <w:rFonts w:ascii="Times New Roman Tj" w:hAnsi="Times New Roman Tj"/>
          <w:bCs/>
        </w:rPr>
        <w:t>E</w:t>
      </w:r>
      <w:r>
        <w:rPr>
          <w:rFonts w:ascii="Times New Roman Tj" w:hAnsi="Times New Roman Tj"/>
          <w:bCs/>
        </w:rPr>
        <w:t xml:space="preserve">) </w:t>
      </w:r>
      <w:r w:rsidRPr="00005828">
        <w:rPr>
          <w:rFonts w:ascii="Times New Roman Tj" w:hAnsi="Times New Roman Tj"/>
          <w:bCs/>
        </w:rPr>
        <w:t>Сиёсатшинос касест, ки илм дар бораи идораи давлатро меомўзад;</w:t>
      </w: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Default="008C594A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8C594A" w:rsidRPr="00005828" w:rsidRDefault="008C594A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</w:p>
    <w:sectPr w:rsidR="008C594A" w:rsidRPr="00005828" w:rsidSect="004200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94A" w:rsidRDefault="008C594A" w:rsidP="000C4E07">
      <w:pPr>
        <w:spacing w:after="0" w:line="240" w:lineRule="auto"/>
      </w:pPr>
      <w:r>
        <w:separator/>
      </w:r>
    </w:p>
  </w:endnote>
  <w:endnote w:type="continuationSeparator" w:id="0">
    <w:p w:rsidR="008C594A" w:rsidRDefault="008C594A" w:rsidP="000C4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4A" w:rsidRDefault="008C59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4A" w:rsidRDefault="008C594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4A" w:rsidRDefault="008C59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94A" w:rsidRDefault="008C594A" w:rsidP="000C4E07">
      <w:pPr>
        <w:spacing w:after="0" w:line="240" w:lineRule="auto"/>
      </w:pPr>
      <w:r>
        <w:separator/>
      </w:r>
    </w:p>
  </w:footnote>
  <w:footnote w:type="continuationSeparator" w:id="0">
    <w:p w:rsidR="008C594A" w:rsidRDefault="008C594A" w:rsidP="000C4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4A" w:rsidRDefault="008C59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4A" w:rsidRDefault="008C594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4A" w:rsidRDefault="008C594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ECC"/>
    <w:rsid w:val="00004597"/>
    <w:rsid w:val="00004A4F"/>
    <w:rsid w:val="0000544E"/>
    <w:rsid w:val="00005828"/>
    <w:rsid w:val="00012B2D"/>
    <w:rsid w:val="00015D2D"/>
    <w:rsid w:val="00017A08"/>
    <w:rsid w:val="00023EF9"/>
    <w:rsid w:val="000304A2"/>
    <w:rsid w:val="00032FA8"/>
    <w:rsid w:val="0005276E"/>
    <w:rsid w:val="00052C6C"/>
    <w:rsid w:val="000553AB"/>
    <w:rsid w:val="00075F4C"/>
    <w:rsid w:val="000872A1"/>
    <w:rsid w:val="0009246C"/>
    <w:rsid w:val="000964DD"/>
    <w:rsid w:val="000A2731"/>
    <w:rsid w:val="000A70A6"/>
    <w:rsid w:val="000B00B1"/>
    <w:rsid w:val="000B0337"/>
    <w:rsid w:val="000B7A2B"/>
    <w:rsid w:val="000C26B1"/>
    <w:rsid w:val="000C4E07"/>
    <w:rsid w:val="000C7523"/>
    <w:rsid w:val="000D101C"/>
    <w:rsid w:val="000D28D2"/>
    <w:rsid w:val="000D3B57"/>
    <w:rsid w:val="000D7AF6"/>
    <w:rsid w:val="000E2B5A"/>
    <w:rsid w:val="000E6D1F"/>
    <w:rsid w:val="000F0DAF"/>
    <w:rsid w:val="000F15B7"/>
    <w:rsid w:val="000F19EC"/>
    <w:rsid w:val="000F1E03"/>
    <w:rsid w:val="000F6F28"/>
    <w:rsid w:val="000F6F81"/>
    <w:rsid w:val="00111E23"/>
    <w:rsid w:val="001131E5"/>
    <w:rsid w:val="001157D3"/>
    <w:rsid w:val="0012249F"/>
    <w:rsid w:val="00124310"/>
    <w:rsid w:val="00132631"/>
    <w:rsid w:val="0014015A"/>
    <w:rsid w:val="00143E4B"/>
    <w:rsid w:val="0015052D"/>
    <w:rsid w:val="001510BE"/>
    <w:rsid w:val="00163806"/>
    <w:rsid w:val="00166AC6"/>
    <w:rsid w:val="001835E6"/>
    <w:rsid w:val="00185113"/>
    <w:rsid w:val="001915BF"/>
    <w:rsid w:val="001921FC"/>
    <w:rsid w:val="00195488"/>
    <w:rsid w:val="001A575A"/>
    <w:rsid w:val="001B109E"/>
    <w:rsid w:val="001B2C9D"/>
    <w:rsid w:val="001B6AAC"/>
    <w:rsid w:val="001D50A6"/>
    <w:rsid w:val="001D65CA"/>
    <w:rsid w:val="001F1CF6"/>
    <w:rsid w:val="001F5D1C"/>
    <w:rsid w:val="001F63BC"/>
    <w:rsid w:val="001F6F8B"/>
    <w:rsid w:val="0021024B"/>
    <w:rsid w:val="00210256"/>
    <w:rsid w:val="00216E8A"/>
    <w:rsid w:val="00222B78"/>
    <w:rsid w:val="00225A67"/>
    <w:rsid w:val="00225C54"/>
    <w:rsid w:val="0022712D"/>
    <w:rsid w:val="00234AD8"/>
    <w:rsid w:val="00240BBC"/>
    <w:rsid w:val="00250830"/>
    <w:rsid w:val="002555BE"/>
    <w:rsid w:val="0026079D"/>
    <w:rsid w:val="00271322"/>
    <w:rsid w:val="00272AA7"/>
    <w:rsid w:val="00277D59"/>
    <w:rsid w:val="00292913"/>
    <w:rsid w:val="002A32D1"/>
    <w:rsid w:val="002A3388"/>
    <w:rsid w:val="002B3D76"/>
    <w:rsid w:val="002C7EBA"/>
    <w:rsid w:val="002D1539"/>
    <w:rsid w:val="002E1091"/>
    <w:rsid w:val="002E22D6"/>
    <w:rsid w:val="002E6E81"/>
    <w:rsid w:val="00301219"/>
    <w:rsid w:val="003051D2"/>
    <w:rsid w:val="00307A7A"/>
    <w:rsid w:val="0031232D"/>
    <w:rsid w:val="0032550E"/>
    <w:rsid w:val="003321D6"/>
    <w:rsid w:val="00334F2D"/>
    <w:rsid w:val="00341643"/>
    <w:rsid w:val="00343B42"/>
    <w:rsid w:val="00351693"/>
    <w:rsid w:val="00352EB7"/>
    <w:rsid w:val="0036020C"/>
    <w:rsid w:val="0036132A"/>
    <w:rsid w:val="00363A63"/>
    <w:rsid w:val="00367DB6"/>
    <w:rsid w:val="00375101"/>
    <w:rsid w:val="00380695"/>
    <w:rsid w:val="0038155B"/>
    <w:rsid w:val="00385B90"/>
    <w:rsid w:val="003A1004"/>
    <w:rsid w:val="003A2BA6"/>
    <w:rsid w:val="003A4B07"/>
    <w:rsid w:val="003A5CCD"/>
    <w:rsid w:val="003C1314"/>
    <w:rsid w:val="003C5D10"/>
    <w:rsid w:val="003C6072"/>
    <w:rsid w:val="003D0426"/>
    <w:rsid w:val="003D1ACD"/>
    <w:rsid w:val="003D2815"/>
    <w:rsid w:val="003D46B5"/>
    <w:rsid w:val="003D7CA7"/>
    <w:rsid w:val="003E22FB"/>
    <w:rsid w:val="003E55F5"/>
    <w:rsid w:val="003F0435"/>
    <w:rsid w:val="00402C41"/>
    <w:rsid w:val="00403893"/>
    <w:rsid w:val="00405E3A"/>
    <w:rsid w:val="00406A73"/>
    <w:rsid w:val="00412DEF"/>
    <w:rsid w:val="00412F4F"/>
    <w:rsid w:val="004200CB"/>
    <w:rsid w:val="00421A3B"/>
    <w:rsid w:val="004221BF"/>
    <w:rsid w:val="0042508F"/>
    <w:rsid w:val="0042571E"/>
    <w:rsid w:val="00431796"/>
    <w:rsid w:val="004322CC"/>
    <w:rsid w:val="004339E6"/>
    <w:rsid w:val="00433CB2"/>
    <w:rsid w:val="00441FC2"/>
    <w:rsid w:val="004427BA"/>
    <w:rsid w:val="00443F1A"/>
    <w:rsid w:val="00444781"/>
    <w:rsid w:val="004540CE"/>
    <w:rsid w:val="00454213"/>
    <w:rsid w:val="00460881"/>
    <w:rsid w:val="004628B5"/>
    <w:rsid w:val="004666AE"/>
    <w:rsid w:val="004706A1"/>
    <w:rsid w:val="00472EE5"/>
    <w:rsid w:val="004765A7"/>
    <w:rsid w:val="00486DA6"/>
    <w:rsid w:val="004874C7"/>
    <w:rsid w:val="0049511C"/>
    <w:rsid w:val="004A60F5"/>
    <w:rsid w:val="004B11D7"/>
    <w:rsid w:val="004B5FF5"/>
    <w:rsid w:val="004B7487"/>
    <w:rsid w:val="004C42BB"/>
    <w:rsid w:val="004D02A7"/>
    <w:rsid w:val="004D2C91"/>
    <w:rsid w:val="004E0044"/>
    <w:rsid w:val="004F516A"/>
    <w:rsid w:val="004F58FE"/>
    <w:rsid w:val="004F73ED"/>
    <w:rsid w:val="005350BE"/>
    <w:rsid w:val="00537069"/>
    <w:rsid w:val="005406FF"/>
    <w:rsid w:val="00543521"/>
    <w:rsid w:val="00546632"/>
    <w:rsid w:val="00561853"/>
    <w:rsid w:val="005648BF"/>
    <w:rsid w:val="00575414"/>
    <w:rsid w:val="005816E1"/>
    <w:rsid w:val="0058196E"/>
    <w:rsid w:val="005877F0"/>
    <w:rsid w:val="005A341B"/>
    <w:rsid w:val="005A60B4"/>
    <w:rsid w:val="005B0826"/>
    <w:rsid w:val="005B1D88"/>
    <w:rsid w:val="005B4DC0"/>
    <w:rsid w:val="005B6B71"/>
    <w:rsid w:val="005C18BD"/>
    <w:rsid w:val="005C24B2"/>
    <w:rsid w:val="005C67BF"/>
    <w:rsid w:val="005D3B9C"/>
    <w:rsid w:val="005D51C6"/>
    <w:rsid w:val="005E0A2E"/>
    <w:rsid w:val="005E4871"/>
    <w:rsid w:val="005E64E0"/>
    <w:rsid w:val="005F551C"/>
    <w:rsid w:val="00600802"/>
    <w:rsid w:val="00603623"/>
    <w:rsid w:val="00603C78"/>
    <w:rsid w:val="006044DB"/>
    <w:rsid w:val="00606E45"/>
    <w:rsid w:val="00607C0B"/>
    <w:rsid w:val="006163A8"/>
    <w:rsid w:val="006458B5"/>
    <w:rsid w:val="00646F3F"/>
    <w:rsid w:val="00654856"/>
    <w:rsid w:val="00660956"/>
    <w:rsid w:val="00660DA9"/>
    <w:rsid w:val="006655C4"/>
    <w:rsid w:val="00665C24"/>
    <w:rsid w:val="00670BE7"/>
    <w:rsid w:val="00676386"/>
    <w:rsid w:val="00680A3B"/>
    <w:rsid w:val="00681E25"/>
    <w:rsid w:val="00683161"/>
    <w:rsid w:val="00685C03"/>
    <w:rsid w:val="00692829"/>
    <w:rsid w:val="00693032"/>
    <w:rsid w:val="006A00B0"/>
    <w:rsid w:val="006B2C70"/>
    <w:rsid w:val="006B2ECC"/>
    <w:rsid w:val="006B3B49"/>
    <w:rsid w:val="006B5E1E"/>
    <w:rsid w:val="006B640B"/>
    <w:rsid w:val="006B6EEB"/>
    <w:rsid w:val="006C7289"/>
    <w:rsid w:val="006D33AA"/>
    <w:rsid w:val="006D7E51"/>
    <w:rsid w:val="006E2A05"/>
    <w:rsid w:val="006F2356"/>
    <w:rsid w:val="006F5F04"/>
    <w:rsid w:val="006F6B1B"/>
    <w:rsid w:val="00707395"/>
    <w:rsid w:val="00720EDD"/>
    <w:rsid w:val="007212C8"/>
    <w:rsid w:val="007323F4"/>
    <w:rsid w:val="007333CF"/>
    <w:rsid w:val="00733D0E"/>
    <w:rsid w:val="00737316"/>
    <w:rsid w:val="007379D7"/>
    <w:rsid w:val="00742EA5"/>
    <w:rsid w:val="00751E6E"/>
    <w:rsid w:val="00753DA7"/>
    <w:rsid w:val="007545D4"/>
    <w:rsid w:val="00772096"/>
    <w:rsid w:val="00773781"/>
    <w:rsid w:val="00776F03"/>
    <w:rsid w:val="007842A5"/>
    <w:rsid w:val="0078756B"/>
    <w:rsid w:val="007901D9"/>
    <w:rsid w:val="007B52FB"/>
    <w:rsid w:val="007B538B"/>
    <w:rsid w:val="007C2547"/>
    <w:rsid w:val="007C5FC3"/>
    <w:rsid w:val="007E184E"/>
    <w:rsid w:val="007F0A66"/>
    <w:rsid w:val="00801C9C"/>
    <w:rsid w:val="00802F31"/>
    <w:rsid w:val="008116E4"/>
    <w:rsid w:val="0081798C"/>
    <w:rsid w:val="00825CCB"/>
    <w:rsid w:val="008331AF"/>
    <w:rsid w:val="00834327"/>
    <w:rsid w:val="00835560"/>
    <w:rsid w:val="00835D69"/>
    <w:rsid w:val="0084767B"/>
    <w:rsid w:val="00857CB9"/>
    <w:rsid w:val="0086328C"/>
    <w:rsid w:val="00870D08"/>
    <w:rsid w:val="008756B1"/>
    <w:rsid w:val="00887481"/>
    <w:rsid w:val="0089207E"/>
    <w:rsid w:val="008A343C"/>
    <w:rsid w:val="008A3A29"/>
    <w:rsid w:val="008A5064"/>
    <w:rsid w:val="008C594A"/>
    <w:rsid w:val="008D20C0"/>
    <w:rsid w:val="008D40D4"/>
    <w:rsid w:val="008E00CE"/>
    <w:rsid w:val="008E2E82"/>
    <w:rsid w:val="008E3C27"/>
    <w:rsid w:val="008E68AE"/>
    <w:rsid w:val="008E77AC"/>
    <w:rsid w:val="008F0AA5"/>
    <w:rsid w:val="00902E78"/>
    <w:rsid w:val="0090605E"/>
    <w:rsid w:val="009239FA"/>
    <w:rsid w:val="00924FBD"/>
    <w:rsid w:val="00926564"/>
    <w:rsid w:val="00927654"/>
    <w:rsid w:val="00945BC8"/>
    <w:rsid w:val="0095047D"/>
    <w:rsid w:val="00960E5A"/>
    <w:rsid w:val="00962DB0"/>
    <w:rsid w:val="0096320B"/>
    <w:rsid w:val="00967B20"/>
    <w:rsid w:val="00973CF7"/>
    <w:rsid w:val="009765A1"/>
    <w:rsid w:val="00981713"/>
    <w:rsid w:val="009838F5"/>
    <w:rsid w:val="009878E2"/>
    <w:rsid w:val="00994E12"/>
    <w:rsid w:val="00996D8A"/>
    <w:rsid w:val="009B32AE"/>
    <w:rsid w:val="009B5B82"/>
    <w:rsid w:val="009B6628"/>
    <w:rsid w:val="009C3631"/>
    <w:rsid w:val="009D0BE4"/>
    <w:rsid w:val="009D2E3F"/>
    <w:rsid w:val="009E0BCE"/>
    <w:rsid w:val="009E560C"/>
    <w:rsid w:val="009E631B"/>
    <w:rsid w:val="009F06AE"/>
    <w:rsid w:val="009F2204"/>
    <w:rsid w:val="009F64E3"/>
    <w:rsid w:val="00A02AB2"/>
    <w:rsid w:val="00A04B0B"/>
    <w:rsid w:val="00A111EB"/>
    <w:rsid w:val="00A14EA0"/>
    <w:rsid w:val="00A20970"/>
    <w:rsid w:val="00A26281"/>
    <w:rsid w:val="00A35389"/>
    <w:rsid w:val="00A365ED"/>
    <w:rsid w:val="00A366B9"/>
    <w:rsid w:val="00A4219A"/>
    <w:rsid w:val="00A4291A"/>
    <w:rsid w:val="00A44839"/>
    <w:rsid w:val="00A45D38"/>
    <w:rsid w:val="00A5038F"/>
    <w:rsid w:val="00A54035"/>
    <w:rsid w:val="00A5461A"/>
    <w:rsid w:val="00A64362"/>
    <w:rsid w:val="00A7290B"/>
    <w:rsid w:val="00A72D5B"/>
    <w:rsid w:val="00A736D7"/>
    <w:rsid w:val="00A75422"/>
    <w:rsid w:val="00A75F9C"/>
    <w:rsid w:val="00A7700C"/>
    <w:rsid w:val="00A82A1D"/>
    <w:rsid w:val="00A8717B"/>
    <w:rsid w:val="00A91425"/>
    <w:rsid w:val="00A941D8"/>
    <w:rsid w:val="00A97A34"/>
    <w:rsid w:val="00AB1BF9"/>
    <w:rsid w:val="00AC58BB"/>
    <w:rsid w:val="00AD3C94"/>
    <w:rsid w:val="00AD473D"/>
    <w:rsid w:val="00AE2076"/>
    <w:rsid w:val="00AF4700"/>
    <w:rsid w:val="00B0319E"/>
    <w:rsid w:val="00B119F6"/>
    <w:rsid w:val="00B2080D"/>
    <w:rsid w:val="00B24D41"/>
    <w:rsid w:val="00B259F4"/>
    <w:rsid w:val="00B32C3D"/>
    <w:rsid w:val="00B32F49"/>
    <w:rsid w:val="00B40545"/>
    <w:rsid w:val="00B473C5"/>
    <w:rsid w:val="00B50AF9"/>
    <w:rsid w:val="00B6042C"/>
    <w:rsid w:val="00B75A8B"/>
    <w:rsid w:val="00B91DD1"/>
    <w:rsid w:val="00B9250F"/>
    <w:rsid w:val="00BA1C3B"/>
    <w:rsid w:val="00BA4CBD"/>
    <w:rsid w:val="00BB630B"/>
    <w:rsid w:val="00BB7CC8"/>
    <w:rsid w:val="00BD6076"/>
    <w:rsid w:val="00BE0CB6"/>
    <w:rsid w:val="00BE7CF6"/>
    <w:rsid w:val="00BF411A"/>
    <w:rsid w:val="00C014B1"/>
    <w:rsid w:val="00C0681F"/>
    <w:rsid w:val="00C1005C"/>
    <w:rsid w:val="00C1125D"/>
    <w:rsid w:val="00C13263"/>
    <w:rsid w:val="00C14E51"/>
    <w:rsid w:val="00C150C3"/>
    <w:rsid w:val="00C26ACD"/>
    <w:rsid w:val="00C26E69"/>
    <w:rsid w:val="00C40E24"/>
    <w:rsid w:val="00C42C8B"/>
    <w:rsid w:val="00C530B2"/>
    <w:rsid w:val="00C535F6"/>
    <w:rsid w:val="00C75601"/>
    <w:rsid w:val="00C8008C"/>
    <w:rsid w:val="00C81141"/>
    <w:rsid w:val="00C82B43"/>
    <w:rsid w:val="00C84F41"/>
    <w:rsid w:val="00C851B1"/>
    <w:rsid w:val="00C94D7C"/>
    <w:rsid w:val="00C9777E"/>
    <w:rsid w:val="00CA1E48"/>
    <w:rsid w:val="00CA7038"/>
    <w:rsid w:val="00CB3749"/>
    <w:rsid w:val="00CD17F5"/>
    <w:rsid w:val="00CD5B9C"/>
    <w:rsid w:val="00CD5D50"/>
    <w:rsid w:val="00CE1118"/>
    <w:rsid w:val="00CE11F5"/>
    <w:rsid w:val="00CF30AD"/>
    <w:rsid w:val="00D23281"/>
    <w:rsid w:val="00D32A72"/>
    <w:rsid w:val="00D433D4"/>
    <w:rsid w:val="00D454E9"/>
    <w:rsid w:val="00D516DF"/>
    <w:rsid w:val="00D52060"/>
    <w:rsid w:val="00D609A7"/>
    <w:rsid w:val="00D62D67"/>
    <w:rsid w:val="00D65119"/>
    <w:rsid w:val="00D7238E"/>
    <w:rsid w:val="00D74A27"/>
    <w:rsid w:val="00D81EDB"/>
    <w:rsid w:val="00D91F37"/>
    <w:rsid w:val="00D9211A"/>
    <w:rsid w:val="00D92B32"/>
    <w:rsid w:val="00D957F1"/>
    <w:rsid w:val="00D966AA"/>
    <w:rsid w:val="00DB3A23"/>
    <w:rsid w:val="00DE38A0"/>
    <w:rsid w:val="00DE7952"/>
    <w:rsid w:val="00DF12F5"/>
    <w:rsid w:val="00E007ED"/>
    <w:rsid w:val="00E03B74"/>
    <w:rsid w:val="00E06780"/>
    <w:rsid w:val="00E12F26"/>
    <w:rsid w:val="00E17665"/>
    <w:rsid w:val="00E31660"/>
    <w:rsid w:val="00E31A5E"/>
    <w:rsid w:val="00E36056"/>
    <w:rsid w:val="00E40589"/>
    <w:rsid w:val="00E416E4"/>
    <w:rsid w:val="00E43A40"/>
    <w:rsid w:val="00E47E76"/>
    <w:rsid w:val="00E62C9A"/>
    <w:rsid w:val="00E72FC9"/>
    <w:rsid w:val="00E748FD"/>
    <w:rsid w:val="00E9208F"/>
    <w:rsid w:val="00E96330"/>
    <w:rsid w:val="00EA7598"/>
    <w:rsid w:val="00EA7649"/>
    <w:rsid w:val="00EB773A"/>
    <w:rsid w:val="00EC0F7E"/>
    <w:rsid w:val="00EC3B82"/>
    <w:rsid w:val="00EC6CD1"/>
    <w:rsid w:val="00ED08E3"/>
    <w:rsid w:val="00ED092D"/>
    <w:rsid w:val="00ED5613"/>
    <w:rsid w:val="00ED7856"/>
    <w:rsid w:val="00EE3909"/>
    <w:rsid w:val="00EF5B63"/>
    <w:rsid w:val="00EF5C1A"/>
    <w:rsid w:val="00F06466"/>
    <w:rsid w:val="00F07137"/>
    <w:rsid w:val="00F2483A"/>
    <w:rsid w:val="00F31C65"/>
    <w:rsid w:val="00F32157"/>
    <w:rsid w:val="00F40A74"/>
    <w:rsid w:val="00F473C8"/>
    <w:rsid w:val="00F47D1E"/>
    <w:rsid w:val="00F5350E"/>
    <w:rsid w:val="00F61FC7"/>
    <w:rsid w:val="00F76C0C"/>
    <w:rsid w:val="00F824A6"/>
    <w:rsid w:val="00F83733"/>
    <w:rsid w:val="00F85BBE"/>
    <w:rsid w:val="00F862D0"/>
    <w:rsid w:val="00F9237C"/>
    <w:rsid w:val="00FB42C6"/>
    <w:rsid w:val="00FB53E9"/>
    <w:rsid w:val="00FD053D"/>
    <w:rsid w:val="00FD2F17"/>
    <w:rsid w:val="00FD611C"/>
    <w:rsid w:val="00FD6475"/>
    <w:rsid w:val="00FE5D65"/>
    <w:rsid w:val="00FF0E69"/>
    <w:rsid w:val="00FF18A8"/>
    <w:rsid w:val="00FF2B43"/>
    <w:rsid w:val="00FF6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C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535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C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4E0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C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C4E07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4C42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C42B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1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2998</TotalTime>
  <Pages>19</Pages>
  <Words>4500</Words>
  <Characters>25656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227</cp:revision>
  <dcterms:created xsi:type="dcterms:W3CDTF">2017-09-07T10:26:00Z</dcterms:created>
  <dcterms:modified xsi:type="dcterms:W3CDTF">2025-05-05T04:48:00Z</dcterms:modified>
</cp:coreProperties>
</file>